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D05" w:rsidRPr="001E3C85" w:rsidRDefault="00B11D05" w:rsidP="00B11D0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C85">
        <w:rPr>
          <w:rFonts w:ascii="Times New Roman" w:hAnsi="Times New Roman" w:cs="Times New Roman"/>
          <w:sz w:val="24"/>
          <w:szCs w:val="24"/>
          <w:u w:val="single"/>
        </w:rPr>
        <w:t>Thomas MORTON</w:t>
      </w:r>
      <w:r w:rsidRPr="001E3C85">
        <w:rPr>
          <w:rFonts w:ascii="Times New Roman" w:hAnsi="Times New Roman" w:cs="Times New Roman"/>
          <w:sz w:val="24"/>
          <w:szCs w:val="24"/>
        </w:rPr>
        <w:t xml:space="preserve">     (fl.1476-7)</w:t>
      </w:r>
    </w:p>
    <w:p w:rsidR="00B11D05" w:rsidRPr="001E3C85" w:rsidRDefault="00B11D05" w:rsidP="00B11D0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C85">
        <w:rPr>
          <w:rFonts w:ascii="Times New Roman" w:hAnsi="Times New Roman" w:cs="Times New Roman"/>
          <w:sz w:val="24"/>
          <w:szCs w:val="24"/>
        </w:rPr>
        <w:t>of Bridge, Kent.</w:t>
      </w:r>
    </w:p>
    <w:p w:rsidR="00B11D05" w:rsidRPr="001E3C85" w:rsidRDefault="00B11D05" w:rsidP="00B11D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1D05" w:rsidRPr="001E3C85" w:rsidRDefault="00B11D05" w:rsidP="00B11D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1D05" w:rsidRPr="001E3C85" w:rsidRDefault="00B11D05" w:rsidP="00B11D0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C85">
        <w:rPr>
          <w:rFonts w:ascii="Times New Roman" w:hAnsi="Times New Roman" w:cs="Times New Roman"/>
          <w:sz w:val="24"/>
          <w:szCs w:val="24"/>
        </w:rPr>
        <w:t xml:space="preserve">         1476-7</w:t>
      </w:r>
      <w:r w:rsidRPr="001E3C85">
        <w:rPr>
          <w:rFonts w:ascii="Times New Roman" w:hAnsi="Times New Roman" w:cs="Times New Roman"/>
          <w:sz w:val="24"/>
          <w:szCs w:val="24"/>
        </w:rPr>
        <w:tab/>
        <w:t>He made his Will.   (Plomer p.336)</w:t>
      </w:r>
    </w:p>
    <w:p w:rsidR="00B11D05" w:rsidRPr="001E3C85" w:rsidRDefault="00B11D05" w:rsidP="00B11D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1D05" w:rsidRPr="001E3C85" w:rsidRDefault="00B11D05" w:rsidP="00B11D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1D05" w:rsidRPr="001E3C85" w:rsidRDefault="00B11D05" w:rsidP="00B11D0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C85">
        <w:rPr>
          <w:rFonts w:ascii="Times New Roman" w:hAnsi="Times New Roman" w:cs="Times New Roman"/>
          <w:sz w:val="24"/>
          <w:szCs w:val="24"/>
        </w:rPr>
        <w:t>19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D05" w:rsidRDefault="00B11D05" w:rsidP="00564E3C">
      <w:pPr>
        <w:spacing w:after="0" w:line="240" w:lineRule="auto"/>
      </w:pPr>
      <w:r>
        <w:separator/>
      </w:r>
    </w:p>
  </w:endnote>
  <w:endnote w:type="continuationSeparator" w:id="0">
    <w:p w:rsidR="00B11D05" w:rsidRDefault="00B11D0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11D05">
      <w:rPr>
        <w:rFonts w:ascii="Times New Roman" w:hAnsi="Times New Roman" w:cs="Times New Roman"/>
        <w:noProof/>
        <w:sz w:val="24"/>
        <w:szCs w:val="24"/>
      </w:rPr>
      <w:t>23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D05" w:rsidRDefault="00B11D05" w:rsidP="00564E3C">
      <w:pPr>
        <w:spacing w:after="0" w:line="240" w:lineRule="auto"/>
      </w:pPr>
      <w:r>
        <w:separator/>
      </w:r>
    </w:p>
  </w:footnote>
  <w:footnote w:type="continuationSeparator" w:id="0">
    <w:p w:rsidR="00B11D05" w:rsidRDefault="00B11D0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D05"/>
    <w:rsid w:val="00372DC6"/>
    <w:rsid w:val="00564E3C"/>
    <w:rsid w:val="0064591D"/>
    <w:rsid w:val="00B11D0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67ECB7-CDB7-49E0-9FA3-54041FE5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2016-02-23T22:13:00Z</dcterms:created>
  <dcterms:modified xsi:type="dcterms:W3CDTF">2016-02-23T22:14:00Z</dcterms:modified>
</cp:coreProperties>
</file>